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3C5DA2" w:rsidTr="00D9237F">
        <w:trPr>
          <w:trHeight w:val="617"/>
          <w:tblHeader/>
        </w:trPr>
        <w:tc>
          <w:tcPr>
            <w:tcW w:w="9609" w:type="dxa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D9237F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3C5DA2" w:rsidRDefault="003C5DA2" w:rsidP="00EA3FD1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องค์ประกอบที่ </w:t>
            </w:r>
            <w:r w:rsidR="00EA3F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ประสิทธิภาพในการ</w:t>
            </w:r>
            <w:r w:rsidR="00EA3F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บริหารจัดการและพัฒนานวัตกรรมในการบริหารจัดการระบบงาน งบประมาณ ทรัพยากรบุคคล และการให้บริการประชาชนหรือหน่วยงานของรัฐ (</w:t>
            </w:r>
            <w:r w:rsidR="00EA3FD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Innovation base</w:t>
            </w:r>
            <w:r w:rsidR="00EA3F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23AA6" w:rsidRPr="00F97243" w:rsidTr="00D9237F">
        <w:tc>
          <w:tcPr>
            <w:tcW w:w="9609" w:type="dxa"/>
          </w:tcPr>
          <w:p w:rsidR="00BB0127" w:rsidRPr="005F46AE" w:rsidRDefault="00F97243" w:rsidP="009A54DA">
            <w:pPr>
              <w:pStyle w:val="FootnoteText"/>
              <w:tabs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5F46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54D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Pr="005F46A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 </w:t>
            </w:r>
            <w:r w:rsidR="009A54D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ข้อเสนอประสิทธิภาพในการบริหารจัดการและพัฒนานวัตกรรมของส่วนราชการ</w:t>
            </w:r>
          </w:p>
        </w:tc>
      </w:tr>
      <w:tr w:rsidR="000C1423" w:rsidRPr="001C0AB3" w:rsidTr="00C82971">
        <w:tc>
          <w:tcPr>
            <w:tcW w:w="9609" w:type="dxa"/>
          </w:tcPr>
          <w:p w:rsidR="000C1423" w:rsidRDefault="000C1423" w:rsidP="00F97243">
            <w:pPr>
              <w:spacing w:line="360" w:lineRule="exact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 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EA3F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สำนักติดตามประเมินผลอุดมศึกษา</w:t>
            </w:r>
          </w:p>
          <w:p w:rsidR="000C1423" w:rsidRPr="00E631B2" w:rsidRDefault="000C1423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D4E42" w:rsidRPr="001C0AB3" w:rsidTr="00D9237F">
        <w:trPr>
          <w:trHeight w:val="738"/>
        </w:trPr>
        <w:tc>
          <w:tcPr>
            <w:tcW w:w="9609" w:type="dxa"/>
          </w:tcPr>
          <w:p w:rsidR="00BD41FF" w:rsidRPr="00BD41FF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6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BD41FF" w:rsidRPr="00EA3FD1" w:rsidRDefault="009A54DA" w:rsidP="00EA3FD1">
            <w:pPr>
              <w:numPr>
                <w:ilvl w:val="0"/>
                <w:numId w:val="8"/>
              </w:numPr>
              <w:spacing w:after="20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ส่วนราชการจัดทำข้อเสนอการพัฒนาขีดความสามารถของหน่วยงานในด้านต่างๆ เช่น การพัฒนานวัตกรรมในการบริหารจัดการระบบงาน งบประมาณ ทรัพยากรบุคคล ความผู้พันของบุคลากรต่อองค์การ เทคโนโลยี ฐานข้อมูล กฎหมาย การพัฒนาการบริหารจัดการองค์กรตามหลักธรรมาภิบาล ซึ่งมีผลงานที่เกิดขึ้นจริง</w:t>
            </w:r>
          </w:p>
        </w:tc>
      </w:tr>
      <w:tr w:rsidR="00623AA6" w:rsidRPr="001C0AB3" w:rsidTr="00D9237F">
        <w:trPr>
          <w:trHeight w:val="1906"/>
        </w:trPr>
        <w:tc>
          <w:tcPr>
            <w:tcW w:w="9609" w:type="dxa"/>
          </w:tcPr>
          <w:p w:rsidR="00623AA6" w:rsidRPr="001C0AB3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307"/>
              <w:gridCol w:w="3240"/>
              <w:gridCol w:w="2835"/>
            </w:tblGrid>
            <w:tr w:rsidR="00C00637" w:rsidTr="001B2DAD">
              <w:tc>
                <w:tcPr>
                  <w:tcW w:w="3307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การประเมิน รอบที่ 1</w:t>
                  </w:r>
                </w:p>
              </w:tc>
              <w:tc>
                <w:tcPr>
                  <w:tcW w:w="3240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2835" w:type="dxa"/>
                  <w:vAlign w:val="bottom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เป้าหมายรวมทั้งปี</w:t>
                  </w:r>
                </w:p>
              </w:tc>
            </w:tr>
            <w:tr w:rsidR="00F23A10" w:rsidTr="001B2DAD">
              <w:tc>
                <w:tcPr>
                  <w:tcW w:w="3307" w:type="dxa"/>
                </w:tcPr>
                <w:p w:rsidR="00F23A10" w:rsidRPr="00AA628E" w:rsidRDefault="00EA3FD1" w:rsidP="00EA3FD1">
                  <w:pPr>
                    <w:jc w:val="center"/>
                    <w:rPr>
                      <w:rFonts w:ascii="TH SarabunPSK" w:hAnsi="TH SarabunPSK" w:cs="TH SarabunPSK" w:hint="cs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45</w:t>
                  </w:r>
                </w:p>
              </w:tc>
              <w:tc>
                <w:tcPr>
                  <w:tcW w:w="3240" w:type="dxa"/>
                </w:tcPr>
                <w:p w:rsidR="00F23A10" w:rsidRPr="00AA628E" w:rsidRDefault="00F23A10" w:rsidP="00EA3FD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EA3FD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80</w:t>
                  </w:r>
                </w:p>
              </w:tc>
              <w:tc>
                <w:tcPr>
                  <w:tcW w:w="2835" w:type="dxa"/>
                </w:tcPr>
                <w:p w:rsidR="00F23A10" w:rsidRPr="00AA628E" w:rsidRDefault="00F23A10" w:rsidP="00EA3FD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EA3FD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96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sz w:val="16"/>
                <w:szCs w:val="16"/>
              </w:rPr>
              <w:t xml:space="preserve">  </w:t>
            </w:r>
          </w:p>
        </w:tc>
      </w:tr>
      <w:tr w:rsidR="00623AA6" w:rsidRPr="001C0AB3" w:rsidTr="00D9237F">
        <w:trPr>
          <w:trHeight w:val="1474"/>
        </w:trPr>
        <w:tc>
          <w:tcPr>
            <w:tcW w:w="9609" w:type="dxa"/>
          </w:tcPr>
          <w:p w:rsidR="007A0FEE" w:rsidRPr="001C0AB3" w:rsidRDefault="00623AA6" w:rsidP="00C00637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</w:t>
            </w:r>
            <w:r w:rsidR="00C006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ประเมิน รอบที่ 2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  <w:tbl>
            <w:tblPr>
              <w:tblW w:w="8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47"/>
              <w:gridCol w:w="4050"/>
            </w:tblGrid>
            <w:tr w:rsidR="00C00637" w:rsidRPr="001C0AB3" w:rsidTr="001534C5">
              <w:trPr>
                <w:cantSplit/>
                <w:trHeight w:val="411"/>
              </w:trPr>
              <w:tc>
                <w:tcPr>
                  <w:tcW w:w="4747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4050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F23A10" w:rsidRPr="001C0AB3" w:rsidTr="001534C5">
              <w:trPr>
                <w:cantSplit/>
                <w:trHeight w:val="423"/>
              </w:trPr>
              <w:tc>
                <w:tcPr>
                  <w:tcW w:w="4747" w:type="dxa"/>
                </w:tcPr>
                <w:p w:rsidR="00F23A10" w:rsidRPr="001534C5" w:rsidRDefault="001534C5" w:rsidP="00F23A10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ให้ส่วนราชการจัดทำ</w:t>
                  </w:r>
                  <w:r w:rsidRPr="001534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ข้อเสนอประสิทธิภาพในการบริหารจัดการและพัฒนานวัตกรรมของส่วนราชการ</w:t>
                  </w:r>
                </w:p>
              </w:tc>
              <w:tc>
                <w:tcPr>
                  <w:tcW w:w="4050" w:type="dxa"/>
                </w:tcPr>
                <w:p w:rsidR="00F23A10" w:rsidRPr="001534C5" w:rsidRDefault="001534C5" w:rsidP="00F23A1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534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ข้อเสนอประสิทธิภาพในการบริหารจัดการและพัฒนานวัตกรรมของส่วนราชการ</w:t>
                  </w:r>
                </w:p>
              </w:tc>
            </w:tr>
          </w:tbl>
          <w:p w:rsidR="00623AA6" w:rsidRPr="001B2DAD" w:rsidRDefault="002C6A94" w:rsidP="001534C5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2C6A94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  <w:r w:rsidR="001B2DAD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  <w:r w:rsidR="001B2DA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เงื่อนไข</w:t>
            </w:r>
            <w:r w:rsidR="001B2DA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 </w:t>
            </w:r>
            <w:r w:rsidR="001534C5">
              <w:rPr>
                <w:rFonts w:ascii="TH SarabunPSK" w:hAnsi="TH SarabunPSK" w:cs="TH SarabunPSK" w:hint="cs"/>
                <w:sz w:val="30"/>
                <w:szCs w:val="30"/>
                <w:cs/>
              </w:rPr>
              <w:t>ทุกส่วนราชการต้องจัดทำข้อเสนอประสิทธิภาพในการบริหารจัดการและพัฒนานวัตกรรม</w:t>
            </w:r>
          </w:p>
        </w:tc>
      </w:tr>
      <w:tr w:rsidR="00A25CFF" w:rsidRPr="00722831" w:rsidTr="00D9237F">
        <w:trPr>
          <w:trHeight w:val="919"/>
        </w:trPr>
        <w:tc>
          <w:tcPr>
            <w:tcW w:w="9609" w:type="dxa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C00637" w:rsidRPr="00C00637" w:rsidRDefault="001534C5" w:rsidP="00D76FE1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534C5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ข้อเสนอประสิทธิภาพในการบริหารจัดการและพัฒนานวัตกรรมของส่วนราชการ</w:t>
            </w:r>
            <w:bookmarkStart w:id="0" w:name="_GoBack"/>
            <w:bookmarkEnd w:id="0"/>
          </w:p>
        </w:tc>
      </w:tr>
    </w:tbl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704" w:rsidRDefault="004A5704" w:rsidP="00D011BA">
      <w:r>
        <w:separator/>
      </w:r>
    </w:p>
  </w:endnote>
  <w:endnote w:type="continuationSeparator" w:id="0">
    <w:p w:rsidR="004A5704" w:rsidRDefault="004A5704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704" w:rsidRDefault="004A5704" w:rsidP="00D011BA">
      <w:r>
        <w:separator/>
      </w:r>
    </w:p>
  </w:footnote>
  <w:footnote w:type="continuationSeparator" w:id="0">
    <w:p w:rsidR="004A5704" w:rsidRDefault="004A5704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2560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2560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19E804B3"/>
    <w:multiLevelType w:val="hybridMultilevel"/>
    <w:tmpl w:val="CFBC2004"/>
    <w:lvl w:ilvl="0" w:tplc="C1989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B709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6F48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0E0C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1A46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5F8B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A064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B30E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DDC9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AD01BE"/>
    <w:multiLevelType w:val="hybridMultilevel"/>
    <w:tmpl w:val="3F005A40"/>
    <w:lvl w:ilvl="0" w:tplc="7010A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7F"/>
    <w:rsid w:val="00000E00"/>
    <w:rsid w:val="00001244"/>
    <w:rsid w:val="00002682"/>
    <w:rsid w:val="0000605C"/>
    <w:rsid w:val="00010427"/>
    <w:rsid w:val="00012DB8"/>
    <w:rsid w:val="00021ED6"/>
    <w:rsid w:val="000234AF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783F"/>
    <w:rsid w:val="00093F66"/>
    <w:rsid w:val="000A25A7"/>
    <w:rsid w:val="000B18FC"/>
    <w:rsid w:val="000B3872"/>
    <w:rsid w:val="000B4DDE"/>
    <w:rsid w:val="000B76F9"/>
    <w:rsid w:val="000C1423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8B2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34C5"/>
    <w:rsid w:val="00155180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2DAD"/>
    <w:rsid w:val="001B58BE"/>
    <w:rsid w:val="001B6D83"/>
    <w:rsid w:val="001C0872"/>
    <w:rsid w:val="001C0AB3"/>
    <w:rsid w:val="001C5841"/>
    <w:rsid w:val="001C7269"/>
    <w:rsid w:val="001C7749"/>
    <w:rsid w:val="001D70F5"/>
    <w:rsid w:val="002055D0"/>
    <w:rsid w:val="00207FB6"/>
    <w:rsid w:val="0021030A"/>
    <w:rsid w:val="002233E5"/>
    <w:rsid w:val="002238FA"/>
    <w:rsid w:val="00225DE8"/>
    <w:rsid w:val="002279A1"/>
    <w:rsid w:val="0023620A"/>
    <w:rsid w:val="00241B21"/>
    <w:rsid w:val="00256423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A5704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A09F7"/>
    <w:rsid w:val="005A1029"/>
    <w:rsid w:val="005A18C9"/>
    <w:rsid w:val="005A1E1C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D7DBF"/>
    <w:rsid w:val="005E076E"/>
    <w:rsid w:val="005E0EDF"/>
    <w:rsid w:val="005E4699"/>
    <w:rsid w:val="005E54A4"/>
    <w:rsid w:val="005F46AE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A7629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14D"/>
    <w:rsid w:val="00714534"/>
    <w:rsid w:val="00723862"/>
    <w:rsid w:val="007255F2"/>
    <w:rsid w:val="00732941"/>
    <w:rsid w:val="00733688"/>
    <w:rsid w:val="0073414E"/>
    <w:rsid w:val="007345DF"/>
    <w:rsid w:val="00734E2B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75DE4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F04C9"/>
    <w:rsid w:val="008F169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364EA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A54DA"/>
    <w:rsid w:val="009A56E8"/>
    <w:rsid w:val="009B6071"/>
    <w:rsid w:val="009B7010"/>
    <w:rsid w:val="009B799D"/>
    <w:rsid w:val="009C0018"/>
    <w:rsid w:val="009C0DB7"/>
    <w:rsid w:val="009F5087"/>
    <w:rsid w:val="00A058D5"/>
    <w:rsid w:val="00A13329"/>
    <w:rsid w:val="00A13985"/>
    <w:rsid w:val="00A20442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974D2"/>
    <w:rsid w:val="00BA10AD"/>
    <w:rsid w:val="00BA2A38"/>
    <w:rsid w:val="00BB0127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510E"/>
    <w:rsid w:val="00C16823"/>
    <w:rsid w:val="00C20BAE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70119"/>
    <w:rsid w:val="00C70D2C"/>
    <w:rsid w:val="00C813E4"/>
    <w:rsid w:val="00C83B54"/>
    <w:rsid w:val="00C871DD"/>
    <w:rsid w:val="00C91432"/>
    <w:rsid w:val="00C959C0"/>
    <w:rsid w:val="00CA19E1"/>
    <w:rsid w:val="00CA1A89"/>
    <w:rsid w:val="00CA1B3A"/>
    <w:rsid w:val="00CA4984"/>
    <w:rsid w:val="00CB18C9"/>
    <w:rsid w:val="00CB381E"/>
    <w:rsid w:val="00CB79DC"/>
    <w:rsid w:val="00CC3E08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41B2F"/>
    <w:rsid w:val="00D52651"/>
    <w:rsid w:val="00D63045"/>
    <w:rsid w:val="00D63068"/>
    <w:rsid w:val="00D63CF0"/>
    <w:rsid w:val="00D643B2"/>
    <w:rsid w:val="00D70B0E"/>
    <w:rsid w:val="00D72B69"/>
    <w:rsid w:val="00D76FE1"/>
    <w:rsid w:val="00D922B3"/>
    <w:rsid w:val="00D9237F"/>
    <w:rsid w:val="00D93D88"/>
    <w:rsid w:val="00D9596D"/>
    <w:rsid w:val="00DA22FC"/>
    <w:rsid w:val="00DA39BA"/>
    <w:rsid w:val="00DA62DE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1D16"/>
    <w:rsid w:val="00E7452F"/>
    <w:rsid w:val="00E76BAE"/>
    <w:rsid w:val="00E842D8"/>
    <w:rsid w:val="00EA0759"/>
    <w:rsid w:val="00EA29E4"/>
    <w:rsid w:val="00EA3FD1"/>
    <w:rsid w:val="00EA74A7"/>
    <w:rsid w:val="00EB0E15"/>
    <w:rsid w:val="00EB383E"/>
    <w:rsid w:val="00EB4777"/>
    <w:rsid w:val="00EC049B"/>
    <w:rsid w:val="00EC1BAC"/>
    <w:rsid w:val="00ED1721"/>
    <w:rsid w:val="00ED4081"/>
    <w:rsid w:val="00EE6D06"/>
    <w:rsid w:val="00EF33E8"/>
    <w:rsid w:val="00EF3C69"/>
    <w:rsid w:val="00EF4017"/>
    <w:rsid w:val="00EF7342"/>
    <w:rsid w:val="00EF7DFD"/>
    <w:rsid w:val="00F00096"/>
    <w:rsid w:val="00F02B23"/>
    <w:rsid w:val="00F0658D"/>
    <w:rsid w:val="00F10F59"/>
    <w:rsid w:val="00F11962"/>
    <w:rsid w:val="00F23A10"/>
    <w:rsid w:val="00F243AF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DB4DBF-0515-4E77-A0BB-40514888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7DB19-B5AA-4F1A-92FE-728AE7356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2</Template>
  <TotalTime>54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6</cp:revision>
  <cp:lastPrinted>2017-08-02T08:40:00Z</cp:lastPrinted>
  <dcterms:created xsi:type="dcterms:W3CDTF">2017-08-02T08:41:00Z</dcterms:created>
  <dcterms:modified xsi:type="dcterms:W3CDTF">2017-08-02T09:37:00Z</dcterms:modified>
</cp:coreProperties>
</file>